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01792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LEEK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02531AD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EF9A94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A0CB7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Nottinghamshire.  </w:t>
      </w:r>
    </w:p>
    <w:p w14:paraId="48968027" w14:textId="77777777" w:rsidR="000654FA" w:rsidRDefault="000654FA" w:rsidP="000654F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pp.489-90)</w:t>
      </w:r>
    </w:p>
    <w:p w14:paraId="50BF306F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B1EB1D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59ABE" w14:textId="77777777" w:rsidR="000654FA" w:rsidRDefault="000654FA" w:rsidP="0006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4373D47C" w14:textId="77777777" w:rsidR="006B2F86" w:rsidRPr="00E71FC3" w:rsidRDefault="000654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A7400" w14:textId="77777777" w:rsidR="000654FA" w:rsidRDefault="000654FA" w:rsidP="00E71FC3">
      <w:pPr>
        <w:spacing w:after="0" w:line="240" w:lineRule="auto"/>
      </w:pPr>
      <w:r>
        <w:separator/>
      </w:r>
    </w:p>
  </w:endnote>
  <w:endnote w:type="continuationSeparator" w:id="0">
    <w:p w14:paraId="28BB9467" w14:textId="77777777" w:rsidR="000654FA" w:rsidRDefault="00065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5B4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B8458" w14:textId="77777777" w:rsidR="000654FA" w:rsidRDefault="000654FA" w:rsidP="00E71FC3">
      <w:pPr>
        <w:spacing w:after="0" w:line="240" w:lineRule="auto"/>
      </w:pPr>
      <w:r>
        <w:separator/>
      </w:r>
    </w:p>
  </w:footnote>
  <w:footnote w:type="continuationSeparator" w:id="0">
    <w:p w14:paraId="69B6B8A0" w14:textId="77777777" w:rsidR="000654FA" w:rsidRDefault="00065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FA"/>
    <w:rsid w:val="000654F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EB909"/>
  <w15:chartTrackingRefBased/>
  <w15:docId w15:val="{1321BE59-8D3A-417B-BB2D-7A79FE56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4F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2018-07-28T19:55:00Z</dcterms:created>
  <dcterms:modified xsi:type="dcterms:W3CDTF">2018-07-28T19:56:00Z</dcterms:modified>
</cp:coreProperties>
</file>